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16201" w14:textId="77777777" w:rsidR="004A6605" w:rsidRDefault="004A6605" w:rsidP="004A66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JOLYFF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39498779" w14:textId="77777777" w:rsidR="004A6605" w:rsidRDefault="004A6605" w:rsidP="004A6605">
      <w:pPr>
        <w:pStyle w:val="NoSpacing"/>
        <w:rPr>
          <w:rFonts w:cs="Times New Roman"/>
          <w:szCs w:val="24"/>
        </w:rPr>
      </w:pPr>
    </w:p>
    <w:p w14:paraId="54DEEEE5" w14:textId="77777777" w:rsidR="004A6605" w:rsidRDefault="004A6605" w:rsidP="004A6605">
      <w:pPr>
        <w:pStyle w:val="NoSpacing"/>
        <w:rPr>
          <w:rFonts w:cs="Times New Roman"/>
          <w:szCs w:val="24"/>
        </w:rPr>
      </w:pPr>
    </w:p>
    <w:p w14:paraId="077F9B0A" w14:textId="77777777" w:rsidR="004A6605" w:rsidRDefault="004A6605" w:rsidP="004A66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Mar.1417</w:t>
      </w:r>
      <w:r>
        <w:rPr>
          <w:rFonts w:cs="Times New Roman"/>
          <w:szCs w:val="24"/>
        </w:rPr>
        <w:tab/>
        <w:t>He was appointed searcher of ships in the ports of Exeter, Dartmouth</w:t>
      </w:r>
    </w:p>
    <w:p w14:paraId="456B8BED" w14:textId="77777777" w:rsidR="004A6605" w:rsidRDefault="004A6605" w:rsidP="004A66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Plymouth and all adjacent ports and places.</w:t>
      </w:r>
    </w:p>
    <w:p w14:paraId="49E3CCE7" w14:textId="77777777" w:rsidR="004A6605" w:rsidRDefault="004A6605" w:rsidP="004A66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1413-22 p.156)</w:t>
      </w:r>
    </w:p>
    <w:p w14:paraId="43389089" w14:textId="77777777" w:rsidR="004A6605" w:rsidRDefault="004A6605" w:rsidP="004A6605">
      <w:pPr>
        <w:pStyle w:val="NoSpacing"/>
        <w:rPr>
          <w:rFonts w:cs="Times New Roman"/>
          <w:szCs w:val="24"/>
        </w:rPr>
      </w:pPr>
    </w:p>
    <w:p w14:paraId="6C0DB0B5" w14:textId="77777777" w:rsidR="004A6605" w:rsidRDefault="004A6605" w:rsidP="004A6605">
      <w:pPr>
        <w:pStyle w:val="NoSpacing"/>
        <w:rPr>
          <w:rFonts w:cs="Times New Roman"/>
          <w:szCs w:val="24"/>
        </w:rPr>
      </w:pPr>
    </w:p>
    <w:p w14:paraId="644100E5" w14:textId="77777777" w:rsidR="004A6605" w:rsidRDefault="004A6605" w:rsidP="004A66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5CD07C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C4687" w14:textId="77777777" w:rsidR="004A6605" w:rsidRDefault="004A6605" w:rsidP="009139A6">
      <w:r>
        <w:separator/>
      </w:r>
    </w:p>
  </w:endnote>
  <w:endnote w:type="continuationSeparator" w:id="0">
    <w:p w14:paraId="5BD7D0D4" w14:textId="77777777" w:rsidR="004A6605" w:rsidRDefault="004A66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7F2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1EC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0CD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14186" w14:textId="77777777" w:rsidR="004A6605" w:rsidRDefault="004A6605" w:rsidP="009139A6">
      <w:r>
        <w:separator/>
      </w:r>
    </w:p>
  </w:footnote>
  <w:footnote w:type="continuationSeparator" w:id="0">
    <w:p w14:paraId="4F08790A" w14:textId="77777777" w:rsidR="004A6605" w:rsidRDefault="004A66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1BC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E35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1DC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605"/>
    <w:rsid w:val="000666E0"/>
    <w:rsid w:val="002510B7"/>
    <w:rsid w:val="00270799"/>
    <w:rsid w:val="004A660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4F277"/>
  <w15:chartTrackingRefBased/>
  <w15:docId w15:val="{7C3DE4CB-C625-474C-ABC5-2FDB03B54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2024-06-04T18:55:00Z</dcterms:created>
  <dcterms:modified xsi:type="dcterms:W3CDTF">2024-06-04T18:55:00Z</dcterms:modified>
</cp:coreProperties>
</file>